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2F1" w:rsidRPr="00FB7300" w:rsidRDefault="00FC32F1" w:rsidP="00FB7300">
      <w:pPr>
        <w:jc w:val="center"/>
        <w:rPr>
          <w:sz w:val="28"/>
          <w:szCs w:val="28"/>
        </w:rPr>
      </w:pPr>
      <w:r w:rsidRPr="00FB7300">
        <w:rPr>
          <w:sz w:val="28"/>
          <w:szCs w:val="28"/>
        </w:rPr>
        <w:t>Name:__________________</w:t>
      </w:r>
      <w:r>
        <w:rPr>
          <w:sz w:val="28"/>
          <w:szCs w:val="28"/>
        </w:rPr>
        <w:t>________________</w:t>
      </w:r>
      <w:r w:rsidRPr="00FB7300">
        <w:rPr>
          <w:sz w:val="28"/>
          <w:szCs w:val="28"/>
        </w:rPr>
        <w:t>__________   Date:______________________</w:t>
      </w:r>
    </w:p>
    <w:p w:rsidR="00FC32F1" w:rsidRDefault="00FC32F1" w:rsidP="00FB7300">
      <w:pPr>
        <w:jc w:val="center"/>
        <w:rPr>
          <w:sz w:val="28"/>
          <w:szCs w:val="28"/>
        </w:rPr>
      </w:pPr>
      <w:r w:rsidRPr="00FB7300">
        <w:rPr>
          <w:sz w:val="28"/>
          <w:szCs w:val="28"/>
        </w:rPr>
        <w:t>Teacher:___________________________</w:t>
      </w:r>
      <w:r>
        <w:rPr>
          <w:sz w:val="28"/>
          <w:szCs w:val="28"/>
        </w:rPr>
        <w:t>_______</w:t>
      </w:r>
      <w:r w:rsidRPr="00FB7300">
        <w:rPr>
          <w:sz w:val="28"/>
          <w:szCs w:val="28"/>
        </w:rPr>
        <w:t>_____School:_________________________</w:t>
      </w:r>
    </w:p>
    <w:p w:rsidR="00FC32F1" w:rsidRDefault="00FC32F1" w:rsidP="00FB7300">
      <w:pPr>
        <w:jc w:val="center"/>
        <w:rPr>
          <w:sz w:val="28"/>
          <w:szCs w:val="28"/>
        </w:rPr>
      </w:pPr>
    </w:p>
    <w:p w:rsidR="00FC32F1" w:rsidRPr="00FB7300" w:rsidRDefault="00FC32F1" w:rsidP="00FB73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Researching a news event, natural disaster, or environmental event</w:t>
      </w:r>
    </w:p>
    <w:p w:rsidR="00FC32F1" w:rsidRDefault="00FC32F1" w:rsidP="00FB7300">
      <w:pPr>
        <w:jc w:val="center"/>
        <w:rPr>
          <w:b/>
          <w:sz w:val="28"/>
          <w:szCs w:val="28"/>
        </w:rPr>
      </w:pPr>
      <w:r w:rsidRPr="00FB7300">
        <w:rPr>
          <w:b/>
          <w:sz w:val="28"/>
          <w:szCs w:val="28"/>
        </w:rPr>
        <w:t>My Note Sheets</w:t>
      </w:r>
    </w:p>
    <w:p w:rsidR="00FC32F1" w:rsidRDefault="00FC32F1" w:rsidP="00FB7300">
      <w:pPr>
        <w:jc w:val="center"/>
        <w:rPr>
          <w:b/>
          <w:sz w:val="28"/>
          <w:szCs w:val="28"/>
        </w:rPr>
      </w:pPr>
    </w:p>
    <w:p w:rsidR="00FC32F1" w:rsidRDefault="00FC32F1" w:rsidP="00FB7300">
      <w:pPr>
        <w:rPr>
          <w:b/>
          <w:sz w:val="28"/>
          <w:szCs w:val="28"/>
        </w:rPr>
      </w:pPr>
      <w:r>
        <w:rPr>
          <w:b/>
          <w:sz w:val="28"/>
          <w:szCs w:val="28"/>
        </w:rPr>
        <w:t>Step One: Identifying Causes and Effects from the Texts we Read</w:t>
      </w:r>
    </w:p>
    <w:p w:rsidR="00FC32F1" w:rsidRDefault="00FC32F1" w:rsidP="005D2E27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You will be reading various texts about natural disasters or environmental events</w:t>
      </w:r>
      <w:bookmarkStart w:id="0" w:name="_GoBack"/>
      <w:bookmarkEnd w:id="0"/>
      <w:r>
        <w:rPr>
          <w:sz w:val="28"/>
          <w:szCs w:val="28"/>
        </w:rPr>
        <w:t xml:space="preserve">.  As you read, use </w:t>
      </w:r>
      <w:r w:rsidRPr="005D2E27">
        <w:rPr>
          <w:sz w:val="28"/>
          <w:szCs w:val="28"/>
        </w:rPr>
        <w:t>the graphic organizer below t</w:t>
      </w:r>
      <w:r>
        <w:rPr>
          <w:sz w:val="28"/>
          <w:szCs w:val="28"/>
        </w:rPr>
        <w:t>o capture the causes and effects from of each event or natural disaster</w:t>
      </w:r>
      <w:r w:rsidRPr="005D2E27">
        <w:rPr>
          <w:sz w:val="28"/>
          <w:szCs w:val="28"/>
        </w:rPr>
        <w:t xml:space="preserve">. </w:t>
      </w:r>
    </w:p>
    <w:p w:rsidR="00FC32F1" w:rsidRDefault="00FC32F1" w:rsidP="00A567AD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Then, you will combine information from at least two sources to compose one summary. </w:t>
      </w:r>
    </w:p>
    <w:p w:rsidR="00FC32F1" w:rsidRDefault="00FC32F1" w:rsidP="005D2E27">
      <w:pPr>
        <w:rPr>
          <w:sz w:val="28"/>
          <w:szCs w:val="28"/>
        </w:rPr>
      </w:pPr>
    </w:p>
    <w:p w:rsidR="00FC32F1" w:rsidRDefault="00FC32F1" w:rsidP="005D2E27">
      <w:pPr>
        <w:rPr>
          <w:sz w:val="28"/>
          <w:szCs w:val="28"/>
        </w:rPr>
      </w:pPr>
    </w:p>
    <w:p w:rsidR="00FC32F1" w:rsidRDefault="00FC32F1" w:rsidP="005D2E27">
      <w:pPr>
        <w:rPr>
          <w:sz w:val="28"/>
          <w:szCs w:val="28"/>
        </w:rPr>
      </w:pPr>
    </w:p>
    <w:p w:rsidR="00FC32F1" w:rsidRDefault="00FC32F1" w:rsidP="005D2E27">
      <w:pPr>
        <w:rPr>
          <w:sz w:val="28"/>
          <w:szCs w:val="28"/>
        </w:rPr>
      </w:pPr>
    </w:p>
    <w:p w:rsidR="00FC32F1" w:rsidRDefault="00FC32F1" w:rsidP="005D2E27">
      <w:pPr>
        <w:rPr>
          <w:sz w:val="28"/>
          <w:szCs w:val="28"/>
        </w:rPr>
      </w:pPr>
    </w:p>
    <w:p w:rsidR="00FC32F1" w:rsidRDefault="00FC32F1" w:rsidP="005D2E27">
      <w:pPr>
        <w:rPr>
          <w:sz w:val="28"/>
          <w:szCs w:val="28"/>
        </w:rPr>
      </w:pPr>
    </w:p>
    <w:p w:rsidR="00FC32F1" w:rsidRDefault="00FC32F1" w:rsidP="005D2E27">
      <w:pPr>
        <w:rPr>
          <w:sz w:val="28"/>
          <w:szCs w:val="28"/>
        </w:rPr>
      </w:pPr>
    </w:p>
    <w:p w:rsidR="00FC32F1" w:rsidRDefault="00FC32F1" w:rsidP="005D2E27">
      <w:pPr>
        <w:rPr>
          <w:sz w:val="28"/>
          <w:szCs w:val="28"/>
        </w:rPr>
      </w:pPr>
    </w:p>
    <w:p w:rsidR="00FC32F1" w:rsidRDefault="00FC32F1" w:rsidP="005D2E27">
      <w:pPr>
        <w:rPr>
          <w:sz w:val="28"/>
          <w:szCs w:val="28"/>
        </w:rPr>
      </w:pPr>
    </w:p>
    <w:p w:rsidR="00FC32F1" w:rsidRDefault="00FC32F1" w:rsidP="005D2E27">
      <w:pPr>
        <w:rPr>
          <w:sz w:val="28"/>
          <w:szCs w:val="28"/>
        </w:rPr>
      </w:pPr>
    </w:p>
    <w:p w:rsidR="00FC32F1" w:rsidRDefault="00FC32F1" w:rsidP="005D2E27">
      <w:pPr>
        <w:rPr>
          <w:sz w:val="28"/>
          <w:szCs w:val="28"/>
        </w:rPr>
      </w:pPr>
    </w:p>
    <w:p w:rsidR="00FC32F1" w:rsidRDefault="00FC32F1" w:rsidP="005D2E27">
      <w:pPr>
        <w:rPr>
          <w:sz w:val="28"/>
          <w:szCs w:val="28"/>
        </w:rPr>
      </w:pPr>
    </w:p>
    <w:p w:rsidR="00FC32F1" w:rsidRPr="005D2E27" w:rsidRDefault="00FC32F1" w:rsidP="005D2E27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508"/>
        <w:gridCol w:w="5508"/>
      </w:tblGrid>
      <w:tr w:rsidR="00FC32F1" w:rsidRPr="001509E6" w:rsidTr="001509E6">
        <w:tc>
          <w:tcPr>
            <w:tcW w:w="11016" w:type="dxa"/>
            <w:gridSpan w:val="2"/>
          </w:tcPr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1509E6">
              <w:rPr>
                <w:b/>
                <w:sz w:val="28"/>
                <w:szCs w:val="28"/>
              </w:rPr>
              <w:t>Title:</w:t>
            </w:r>
          </w:p>
          <w:p w:rsidR="00FC32F1" w:rsidRPr="001509E6" w:rsidRDefault="00FC32F1" w:rsidP="001509E6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FC32F1" w:rsidRPr="001509E6" w:rsidTr="001509E6">
        <w:tc>
          <w:tcPr>
            <w:tcW w:w="5508" w:type="dxa"/>
          </w:tcPr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Causes</w:t>
            </w:r>
            <w:r w:rsidRPr="001509E6">
              <w:rPr>
                <w:b/>
                <w:sz w:val="28"/>
                <w:szCs w:val="28"/>
              </w:rPr>
              <w:t>:</w:t>
            </w: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noProof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Right Arrow 3" o:spid="_x0000_s1026" type="#_x0000_t13" style="position:absolute;margin-left:253.5pt;margin-top:14.3pt;width:40.5pt;height:19.5pt;z-index:2516536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" adj="16400" fillcolor="#4f81bd" strokecolor="#385d8a" strokeweight="2pt"/>
              </w:pict>
            </w: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5508" w:type="dxa"/>
          </w:tcPr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Effects</w:t>
            </w:r>
            <w:r w:rsidRPr="001509E6">
              <w:rPr>
                <w:b/>
                <w:sz w:val="28"/>
                <w:szCs w:val="28"/>
              </w:rPr>
              <w:t>:</w:t>
            </w: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FC32F1" w:rsidRPr="001509E6" w:rsidTr="001509E6">
        <w:tc>
          <w:tcPr>
            <w:tcW w:w="5508" w:type="dxa"/>
          </w:tcPr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1509E6">
              <w:rPr>
                <w:b/>
                <w:sz w:val="28"/>
                <w:szCs w:val="28"/>
              </w:rPr>
              <w:t>Title:</w:t>
            </w: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5508" w:type="dxa"/>
          </w:tcPr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FC32F1" w:rsidRPr="001509E6" w:rsidTr="001509E6">
        <w:tc>
          <w:tcPr>
            <w:tcW w:w="5508" w:type="dxa"/>
          </w:tcPr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Causes</w:t>
            </w:r>
            <w:r w:rsidRPr="001509E6">
              <w:rPr>
                <w:b/>
                <w:sz w:val="28"/>
                <w:szCs w:val="28"/>
              </w:rPr>
              <w:t>:</w:t>
            </w: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noProof/>
              </w:rPr>
              <w:pict>
                <v:shape id="Right Arrow 2" o:spid="_x0000_s1027" type="#_x0000_t13" style="position:absolute;margin-left:253.5pt;margin-top:6.75pt;width:40.5pt;height:19.5pt;z-index:251652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" adj="16400" fillcolor="#4f81bd" strokecolor="#385d8a" strokeweight="2pt"/>
              </w:pict>
            </w: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5508" w:type="dxa"/>
          </w:tcPr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Effects</w:t>
            </w:r>
            <w:r w:rsidRPr="001509E6">
              <w:rPr>
                <w:b/>
                <w:sz w:val="28"/>
                <w:szCs w:val="28"/>
              </w:rPr>
              <w:t>:</w:t>
            </w:r>
          </w:p>
        </w:tc>
      </w:tr>
      <w:tr w:rsidR="00FC32F1" w:rsidRPr="001509E6" w:rsidTr="001509E6">
        <w:tc>
          <w:tcPr>
            <w:tcW w:w="11016" w:type="dxa"/>
            <w:gridSpan w:val="2"/>
          </w:tcPr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Title of the texts</w:t>
            </w:r>
            <w:r w:rsidRPr="001509E6">
              <w:rPr>
                <w:b/>
                <w:sz w:val="28"/>
                <w:szCs w:val="28"/>
              </w:rPr>
              <w:t>:</w:t>
            </w:r>
          </w:p>
          <w:p w:rsidR="00FC32F1" w:rsidRPr="001509E6" w:rsidRDefault="00FC32F1" w:rsidP="001509E6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FC32F1" w:rsidRPr="001509E6" w:rsidTr="001509E6">
        <w:tc>
          <w:tcPr>
            <w:tcW w:w="5508" w:type="dxa"/>
          </w:tcPr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Causes</w:t>
            </w:r>
            <w:r w:rsidRPr="001509E6">
              <w:rPr>
                <w:b/>
                <w:sz w:val="28"/>
                <w:szCs w:val="28"/>
              </w:rPr>
              <w:t>:</w:t>
            </w: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noProof/>
              </w:rPr>
              <w:pict>
                <v:shape id="Right Arrow 1" o:spid="_x0000_s1028" type="#_x0000_t13" style="position:absolute;margin-left:253.5pt;margin-top:14.3pt;width:40.5pt;height:19.5pt;z-index:2516597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" adj="16400" fillcolor="#4f81bd" strokecolor="#385d8a" strokeweight="2pt"/>
              </w:pict>
            </w: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5508" w:type="dxa"/>
          </w:tcPr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Effects</w:t>
            </w:r>
            <w:r w:rsidRPr="001509E6">
              <w:rPr>
                <w:b/>
                <w:sz w:val="28"/>
                <w:szCs w:val="28"/>
              </w:rPr>
              <w:t>:</w:t>
            </w: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FC32F1" w:rsidRPr="001509E6" w:rsidRDefault="00FC32F1" w:rsidP="001509E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</w:tbl>
    <w:p w:rsidR="00FC32F1" w:rsidRDefault="00FC32F1" w:rsidP="00FB7300">
      <w:pPr>
        <w:rPr>
          <w:b/>
          <w:sz w:val="28"/>
          <w:szCs w:val="28"/>
        </w:rPr>
      </w:pPr>
    </w:p>
    <w:p w:rsidR="00FC32F1" w:rsidRDefault="00FC32F1" w:rsidP="00FB7300">
      <w:pPr>
        <w:rPr>
          <w:b/>
          <w:sz w:val="28"/>
          <w:szCs w:val="28"/>
        </w:rPr>
      </w:pPr>
    </w:p>
    <w:p w:rsidR="00FC32F1" w:rsidRDefault="00FC32F1" w:rsidP="00FB7300">
      <w:pPr>
        <w:rPr>
          <w:b/>
          <w:sz w:val="28"/>
          <w:szCs w:val="28"/>
        </w:rPr>
      </w:pPr>
    </w:p>
    <w:p w:rsidR="00FC32F1" w:rsidRPr="00E57155" w:rsidRDefault="00FC32F1" w:rsidP="00B572DD">
      <w:pPr>
        <w:rPr>
          <w:b/>
          <w:sz w:val="28"/>
          <w:szCs w:val="28"/>
        </w:rPr>
      </w:pPr>
      <w:r w:rsidRPr="00B572DD">
        <w:rPr>
          <w:b/>
          <w:sz w:val="28"/>
          <w:szCs w:val="28"/>
        </w:rPr>
        <w:t xml:space="preserve">Step Three: </w:t>
      </w:r>
      <w:r>
        <w:rPr>
          <w:b/>
          <w:sz w:val="28"/>
          <w:szCs w:val="28"/>
        </w:rPr>
        <w:t>Prewriting a News Report</w:t>
      </w:r>
    </w:p>
    <w:p w:rsidR="00FC32F1" w:rsidRDefault="00FC32F1" w:rsidP="00B572DD">
      <w:pPr>
        <w:rPr>
          <w:sz w:val="28"/>
          <w:szCs w:val="28"/>
        </w:rPr>
      </w:pPr>
      <w:r>
        <w:rPr>
          <w:sz w:val="28"/>
          <w:szCs w:val="28"/>
        </w:rPr>
        <w:t xml:space="preserve">Now, you will write a news report that reveals what you learned from your research. </w:t>
      </w:r>
    </w:p>
    <w:p w:rsidR="00FC32F1" w:rsidRPr="005552E2" w:rsidRDefault="00FC32F1" w:rsidP="00B572DD">
      <w:pPr>
        <w:pStyle w:val="ListParagraph"/>
        <w:numPr>
          <w:ilvl w:val="0"/>
          <w:numId w:val="8"/>
        </w:numPr>
        <w:rPr>
          <w:sz w:val="28"/>
          <w:szCs w:val="28"/>
        </w:rPr>
      </w:pPr>
      <w:r w:rsidRPr="005552E2">
        <w:rPr>
          <w:sz w:val="28"/>
          <w:szCs w:val="28"/>
        </w:rPr>
        <w:t>You may use this page and any strategy you w</w:t>
      </w:r>
      <w:r>
        <w:rPr>
          <w:sz w:val="28"/>
          <w:szCs w:val="28"/>
        </w:rPr>
        <w:t>ish to brainstorm and plan this news report.</w:t>
      </w:r>
      <w:r w:rsidRPr="005552E2">
        <w:rPr>
          <w:sz w:val="28"/>
          <w:szCs w:val="28"/>
        </w:rPr>
        <w:t xml:space="preserve"> You may also choose to use the graphic organizer on the following page. </w:t>
      </w:r>
    </w:p>
    <w:p w:rsidR="00FC32F1" w:rsidRDefault="00FC32F1" w:rsidP="00B572DD">
      <w:pPr>
        <w:rPr>
          <w:sz w:val="28"/>
          <w:szCs w:val="28"/>
        </w:rPr>
      </w:pPr>
    </w:p>
    <w:p w:rsidR="00FC32F1" w:rsidRDefault="00FC32F1" w:rsidP="00B572DD">
      <w:pPr>
        <w:rPr>
          <w:sz w:val="28"/>
          <w:szCs w:val="28"/>
        </w:rPr>
      </w:pPr>
    </w:p>
    <w:p w:rsidR="00FC32F1" w:rsidRDefault="00FC32F1" w:rsidP="00B572DD">
      <w:pPr>
        <w:rPr>
          <w:sz w:val="28"/>
          <w:szCs w:val="28"/>
        </w:rPr>
      </w:pPr>
    </w:p>
    <w:p w:rsidR="00FC32F1" w:rsidRDefault="00FC32F1" w:rsidP="00B572DD">
      <w:pPr>
        <w:rPr>
          <w:sz w:val="28"/>
          <w:szCs w:val="28"/>
        </w:rPr>
      </w:pPr>
    </w:p>
    <w:p w:rsidR="00FC32F1" w:rsidRDefault="00FC32F1" w:rsidP="00B572DD">
      <w:pPr>
        <w:rPr>
          <w:sz w:val="28"/>
          <w:szCs w:val="28"/>
        </w:rPr>
      </w:pPr>
    </w:p>
    <w:p w:rsidR="00FC32F1" w:rsidRDefault="00FC32F1" w:rsidP="00B572DD">
      <w:pPr>
        <w:rPr>
          <w:sz w:val="28"/>
          <w:szCs w:val="28"/>
        </w:rPr>
      </w:pPr>
    </w:p>
    <w:p w:rsidR="00FC32F1" w:rsidRDefault="00FC32F1" w:rsidP="00B572DD">
      <w:pPr>
        <w:rPr>
          <w:sz w:val="28"/>
          <w:szCs w:val="28"/>
        </w:rPr>
      </w:pPr>
    </w:p>
    <w:p w:rsidR="00FC32F1" w:rsidRDefault="00FC32F1" w:rsidP="00B572DD">
      <w:pPr>
        <w:rPr>
          <w:sz w:val="28"/>
          <w:szCs w:val="28"/>
        </w:rPr>
      </w:pPr>
    </w:p>
    <w:p w:rsidR="00FC32F1" w:rsidRDefault="00FC32F1" w:rsidP="00B572DD">
      <w:pPr>
        <w:rPr>
          <w:sz w:val="28"/>
          <w:szCs w:val="28"/>
        </w:rPr>
      </w:pPr>
    </w:p>
    <w:p w:rsidR="00FC32F1" w:rsidRDefault="00FC32F1" w:rsidP="00B572DD">
      <w:pPr>
        <w:rPr>
          <w:sz w:val="28"/>
          <w:szCs w:val="28"/>
        </w:rPr>
      </w:pPr>
    </w:p>
    <w:p w:rsidR="00FC32F1" w:rsidRDefault="00FC32F1" w:rsidP="00B572DD">
      <w:pPr>
        <w:rPr>
          <w:sz w:val="28"/>
          <w:szCs w:val="28"/>
        </w:rPr>
      </w:pPr>
    </w:p>
    <w:p w:rsidR="00FC32F1" w:rsidRDefault="00FC32F1" w:rsidP="00B572DD">
      <w:pPr>
        <w:rPr>
          <w:sz w:val="28"/>
          <w:szCs w:val="28"/>
        </w:rPr>
      </w:pPr>
    </w:p>
    <w:p w:rsidR="00FC32F1" w:rsidRDefault="00FC32F1" w:rsidP="00B572DD">
      <w:pPr>
        <w:rPr>
          <w:sz w:val="28"/>
          <w:szCs w:val="28"/>
        </w:rPr>
      </w:pPr>
    </w:p>
    <w:p w:rsidR="00FC32F1" w:rsidRDefault="00FC32F1" w:rsidP="00B572DD">
      <w:pPr>
        <w:rPr>
          <w:sz w:val="28"/>
          <w:szCs w:val="28"/>
        </w:rPr>
      </w:pPr>
    </w:p>
    <w:p w:rsidR="00FC32F1" w:rsidRDefault="00FC32F1" w:rsidP="00B572DD">
      <w:pPr>
        <w:rPr>
          <w:sz w:val="28"/>
          <w:szCs w:val="28"/>
        </w:rPr>
      </w:pPr>
    </w:p>
    <w:p w:rsidR="00FC32F1" w:rsidRDefault="00FC32F1" w:rsidP="00B572DD">
      <w:pPr>
        <w:rPr>
          <w:sz w:val="28"/>
          <w:szCs w:val="28"/>
        </w:rPr>
      </w:pPr>
    </w:p>
    <w:p w:rsidR="00FC32F1" w:rsidRDefault="00FC32F1" w:rsidP="00B572DD">
      <w:pPr>
        <w:rPr>
          <w:sz w:val="28"/>
          <w:szCs w:val="28"/>
        </w:rPr>
      </w:pPr>
    </w:p>
    <w:p w:rsidR="00FC32F1" w:rsidRDefault="00FC32F1" w:rsidP="00B572DD">
      <w:pPr>
        <w:rPr>
          <w:sz w:val="28"/>
          <w:szCs w:val="28"/>
        </w:rPr>
      </w:pPr>
    </w:p>
    <w:p w:rsidR="00FC32F1" w:rsidRDefault="00FC32F1" w:rsidP="00B572DD">
      <w:pPr>
        <w:rPr>
          <w:sz w:val="28"/>
          <w:szCs w:val="28"/>
        </w:rPr>
      </w:pPr>
    </w:p>
    <w:p w:rsidR="00FC32F1" w:rsidRDefault="00FC32F1" w:rsidP="00B572DD">
      <w:pPr>
        <w:jc w:val="center"/>
        <w:rPr>
          <w:b/>
          <w:sz w:val="28"/>
          <w:szCs w:val="28"/>
        </w:rPr>
      </w:pPr>
      <w:r w:rsidRPr="00B572DD">
        <w:rPr>
          <w:b/>
          <w:sz w:val="28"/>
          <w:szCs w:val="28"/>
        </w:rPr>
        <w:t>A Graphic Organizer for Planning</w:t>
      </w:r>
      <w:r>
        <w:rPr>
          <w:b/>
          <w:sz w:val="28"/>
          <w:szCs w:val="28"/>
        </w:rPr>
        <w:t xml:space="preserve"> the Content of Your Project</w:t>
      </w:r>
    </w:p>
    <w:p w:rsidR="00FC32F1" w:rsidRDefault="00FC32F1" w:rsidP="00B572DD">
      <w:pPr>
        <w:jc w:val="center"/>
        <w:rPr>
          <w:b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1029" type="#_x0000_t202" style="position:absolute;left:0;text-align:left;margin-left:3pt;margin-top:11.6pt;width:532.5pt;height:81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" strokeweight=".5pt">
            <v:textbox>
              <w:txbxContent>
                <w:p w:rsidR="00FC32F1" w:rsidRDefault="00FC32F1">
                  <w:r>
                    <w:t xml:space="preserve">Introduction:  Hello! I am ________________________________________________________reporting from </w:t>
                  </w:r>
                </w:p>
                <w:p w:rsidR="00FC32F1" w:rsidRDefault="00FC32F1">
                  <w:r>
                    <w:t>___________________________________________________________________________________________.</w:t>
                  </w:r>
                </w:p>
              </w:txbxContent>
            </v:textbox>
          </v:shape>
        </w:pict>
      </w:r>
    </w:p>
    <w:p w:rsidR="00FC32F1" w:rsidRPr="00B36CC2" w:rsidRDefault="00FC32F1" w:rsidP="00B36CC2">
      <w:pPr>
        <w:rPr>
          <w:sz w:val="28"/>
          <w:szCs w:val="28"/>
        </w:rPr>
      </w:pPr>
    </w:p>
    <w:p w:rsidR="00FC32F1" w:rsidRPr="00B36CC2" w:rsidRDefault="00FC32F1" w:rsidP="00B36CC2">
      <w:pPr>
        <w:rPr>
          <w:sz w:val="28"/>
          <w:szCs w:val="28"/>
        </w:rPr>
      </w:pPr>
    </w:p>
    <w:p w:rsidR="00FC32F1" w:rsidRPr="00B36CC2" w:rsidRDefault="00FC32F1" w:rsidP="00B36CC2">
      <w:pPr>
        <w:rPr>
          <w:sz w:val="28"/>
          <w:szCs w:val="28"/>
        </w:rPr>
      </w:pPr>
      <w:r>
        <w:rPr>
          <w:noProof/>
        </w:rPr>
        <w:pict>
          <v:shape id="Text Box 6" o:spid="_x0000_s1030" type="#_x0000_t202" style="position:absolute;margin-left:3pt;margin-top:15.1pt;width:532.5pt;height:143.2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" strokeweight=".5pt">
            <v:textbox>
              <w:txbxContent>
                <w:p w:rsidR="00FC32F1" w:rsidRDefault="00FC32F1">
                  <w:r>
                    <w:t xml:space="preserve">Event:  </w:t>
                  </w:r>
                </w:p>
              </w:txbxContent>
            </v:textbox>
          </v:shape>
        </w:pict>
      </w:r>
    </w:p>
    <w:p w:rsidR="00FC32F1" w:rsidRPr="00B36CC2" w:rsidRDefault="00FC32F1" w:rsidP="00B36CC2">
      <w:pPr>
        <w:rPr>
          <w:sz w:val="28"/>
          <w:szCs w:val="28"/>
        </w:rPr>
      </w:pPr>
    </w:p>
    <w:p w:rsidR="00FC32F1" w:rsidRPr="00B36CC2" w:rsidRDefault="00FC32F1" w:rsidP="00B36CC2">
      <w:pPr>
        <w:rPr>
          <w:sz w:val="28"/>
          <w:szCs w:val="28"/>
        </w:rPr>
      </w:pPr>
    </w:p>
    <w:p w:rsidR="00FC32F1" w:rsidRPr="00B36CC2" w:rsidRDefault="00FC32F1" w:rsidP="00B36CC2">
      <w:pPr>
        <w:rPr>
          <w:sz w:val="28"/>
          <w:szCs w:val="28"/>
        </w:rPr>
      </w:pPr>
    </w:p>
    <w:p w:rsidR="00FC32F1" w:rsidRPr="00B36CC2" w:rsidRDefault="00FC32F1" w:rsidP="00B36CC2">
      <w:pPr>
        <w:rPr>
          <w:sz w:val="28"/>
          <w:szCs w:val="28"/>
        </w:rPr>
      </w:pPr>
    </w:p>
    <w:p w:rsidR="00FC32F1" w:rsidRPr="00B36CC2" w:rsidRDefault="00FC32F1" w:rsidP="00B36CC2">
      <w:pPr>
        <w:rPr>
          <w:sz w:val="28"/>
          <w:szCs w:val="28"/>
        </w:rPr>
      </w:pPr>
      <w:r>
        <w:rPr>
          <w:noProof/>
        </w:rPr>
        <w:pict>
          <v:shape id="_x0000_s1031" type="#_x0000_t202" style="position:absolute;margin-left:18pt;margin-top:25.85pt;width:1in;height:27pt;z-index:251662848">
            <v:textbox>
              <w:txbxContent>
                <w:p w:rsidR="00FC32F1" w:rsidRDefault="00FC32F1">
                  <w:r>
                    <w:t>Causes: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4in;margin-top:25.85pt;width:1in;height:27pt;z-index:251660800">
            <v:textbox>
              <w:txbxContent>
                <w:p w:rsidR="00FC32F1" w:rsidRDefault="00FC32F1">
                  <w:r>
                    <w:t>Effects: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10" o:spid="_x0000_s1033" type="#_x0000_t202" style="position:absolute;margin-left:280.5pt;margin-top:16.1pt;width:254.25pt;height:300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" fillcolor="window" strokeweight=".5pt">
            <v:textbox>
              <w:txbxContent>
                <w:p w:rsidR="00FC32F1" w:rsidRDefault="00FC32F1" w:rsidP="00B572DD">
                  <w:r>
                    <w:t>Ef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9" o:spid="_x0000_s1034" type="#_x0000_t202" style="position:absolute;margin-left:5.25pt;margin-top:16.1pt;width:261.75pt;height:300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" strokeweight=".5pt">
            <v:textbox>
              <w:txbxContent>
                <w:p w:rsidR="00FC32F1" w:rsidRDefault="00FC32F1"/>
              </w:txbxContent>
            </v:textbox>
          </v:shape>
        </w:pict>
      </w:r>
    </w:p>
    <w:p w:rsidR="00FC32F1" w:rsidRPr="00B36CC2" w:rsidRDefault="00FC32F1" w:rsidP="00B36CC2">
      <w:pPr>
        <w:rPr>
          <w:sz w:val="28"/>
          <w:szCs w:val="28"/>
        </w:rPr>
      </w:pPr>
    </w:p>
    <w:p w:rsidR="00FC32F1" w:rsidRPr="00B36CC2" w:rsidRDefault="00FC32F1" w:rsidP="00B36CC2">
      <w:pPr>
        <w:rPr>
          <w:sz w:val="28"/>
          <w:szCs w:val="28"/>
        </w:rPr>
      </w:pPr>
    </w:p>
    <w:p w:rsidR="00FC32F1" w:rsidRPr="00B36CC2" w:rsidRDefault="00FC32F1" w:rsidP="00B36CC2">
      <w:pPr>
        <w:rPr>
          <w:sz w:val="28"/>
          <w:szCs w:val="28"/>
        </w:rPr>
      </w:pPr>
    </w:p>
    <w:p w:rsidR="00FC32F1" w:rsidRPr="00B36CC2" w:rsidRDefault="00FC32F1" w:rsidP="00B36CC2">
      <w:pPr>
        <w:rPr>
          <w:sz w:val="28"/>
          <w:szCs w:val="28"/>
        </w:rPr>
      </w:pPr>
    </w:p>
    <w:p w:rsidR="00FC32F1" w:rsidRPr="00B36CC2" w:rsidRDefault="00FC32F1" w:rsidP="00B36CC2">
      <w:pPr>
        <w:rPr>
          <w:sz w:val="28"/>
          <w:szCs w:val="28"/>
        </w:rPr>
      </w:pPr>
    </w:p>
    <w:p w:rsidR="00FC32F1" w:rsidRPr="00B36CC2" w:rsidRDefault="00FC32F1" w:rsidP="00B36CC2">
      <w:pPr>
        <w:rPr>
          <w:sz w:val="28"/>
          <w:szCs w:val="28"/>
        </w:rPr>
      </w:pPr>
    </w:p>
    <w:p w:rsidR="00FC32F1" w:rsidRPr="00B36CC2" w:rsidRDefault="00FC32F1" w:rsidP="00B36CC2">
      <w:pPr>
        <w:rPr>
          <w:sz w:val="28"/>
          <w:szCs w:val="28"/>
        </w:rPr>
      </w:pPr>
    </w:p>
    <w:p w:rsidR="00FC32F1" w:rsidRPr="00B36CC2" w:rsidRDefault="00FC32F1" w:rsidP="00B36CC2">
      <w:pPr>
        <w:rPr>
          <w:sz w:val="28"/>
          <w:szCs w:val="28"/>
        </w:rPr>
      </w:pPr>
    </w:p>
    <w:p w:rsidR="00FC32F1" w:rsidRPr="00B36CC2" w:rsidRDefault="00FC32F1" w:rsidP="00B36CC2">
      <w:pPr>
        <w:rPr>
          <w:sz w:val="28"/>
          <w:szCs w:val="28"/>
        </w:rPr>
      </w:pPr>
    </w:p>
    <w:p w:rsidR="00FC32F1" w:rsidRPr="00B36CC2" w:rsidRDefault="00FC32F1" w:rsidP="00B36CC2">
      <w:pPr>
        <w:rPr>
          <w:sz w:val="28"/>
          <w:szCs w:val="28"/>
        </w:rPr>
      </w:pPr>
    </w:p>
    <w:p w:rsidR="00FC32F1" w:rsidRDefault="00FC32F1" w:rsidP="00B36CC2">
      <w:pPr>
        <w:rPr>
          <w:sz w:val="28"/>
          <w:szCs w:val="28"/>
        </w:rPr>
      </w:pPr>
      <w:r>
        <w:rPr>
          <w:noProof/>
        </w:rPr>
        <w:pict>
          <v:shape id="_x0000_s1035" type="#_x0000_t202" style="position:absolute;margin-left:27pt;margin-top:14.65pt;width:1in;height:18pt;z-index:251661824">
            <v:textbox>
              <w:txbxContent>
                <w:p w:rsidR="00FC32F1" w:rsidRDefault="00FC32F1">
                  <w:r>
                    <w:t>Conclusion: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11" o:spid="_x0000_s1036" type="#_x0000_t202" style="position:absolute;margin-left:5.25pt;margin-top:-.35pt;width:534.75pt;height:10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" fillcolor="window" strokeweight=".5pt">
            <v:textbox>
              <w:txbxContent>
                <w:p w:rsidR="00FC32F1" w:rsidRDefault="00FC32F1" w:rsidP="00B572DD">
                  <w:r>
                    <w:t>usionnclusi:</w:t>
                  </w:r>
                </w:p>
              </w:txbxContent>
            </v:textbox>
          </v:shape>
        </w:pict>
      </w:r>
    </w:p>
    <w:p w:rsidR="00FC32F1" w:rsidRDefault="00FC32F1" w:rsidP="00B36CC2">
      <w:pPr>
        <w:rPr>
          <w:sz w:val="28"/>
          <w:szCs w:val="28"/>
        </w:rPr>
      </w:pPr>
    </w:p>
    <w:p w:rsidR="00FC32F1" w:rsidRDefault="00FC32F1" w:rsidP="00B36CC2">
      <w:pPr>
        <w:rPr>
          <w:sz w:val="28"/>
          <w:szCs w:val="28"/>
        </w:rPr>
      </w:pPr>
    </w:p>
    <w:p w:rsidR="00FC32F1" w:rsidRPr="00B36CC2" w:rsidRDefault="00FC32F1" w:rsidP="00B36CC2">
      <w:pPr>
        <w:rPr>
          <w:b/>
          <w:sz w:val="28"/>
          <w:szCs w:val="28"/>
        </w:rPr>
      </w:pPr>
      <w:r w:rsidRPr="00B36CC2">
        <w:rPr>
          <w:b/>
          <w:sz w:val="28"/>
          <w:szCs w:val="28"/>
        </w:rPr>
        <w:t>Step Four: Creating Your Rough Draft and Self-Assessing Your Work</w:t>
      </w:r>
    </w:p>
    <w:p w:rsidR="00FC32F1" w:rsidRDefault="00FC32F1" w:rsidP="00B36CC2">
      <w:pPr>
        <w:pStyle w:val="ListParagraph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Use the organizer to create a rough draft of your product. Remember, you will be revising this and editing it, so be sure to use materials that you are comfortable making changes to.</w:t>
      </w:r>
    </w:p>
    <w:p w:rsidR="00FC32F1" w:rsidRDefault="00FC32F1" w:rsidP="00B36CC2">
      <w:pPr>
        <w:pStyle w:val="ListParagraph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 xml:space="preserve">Use the rubric provided to assess your draft. </w:t>
      </w:r>
    </w:p>
    <w:p w:rsidR="00FC32F1" w:rsidRDefault="00FC32F1" w:rsidP="00B36CC2">
      <w:pPr>
        <w:pStyle w:val="ListParagraph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Write your response to the question below.</w:t>
      </w:r>
    </w:p>
    <w:p w:rsidR="00FC32F1" w:rsidRDefault="00FC32F1" w:rsidP="00B36CC2">
      <w:pPr>
        <w:rPr>
          <w:sz w:val="28"/>
          <w:szCs w:val="28"/>
        </w:rPr>
      </w:pPr>
    </w:p>
    <w:p w:rsidR="00FC32F1" w:rsidRDefault="00FC32F1" w:rsidP="00B36CC2">
      <w:pPr>
        <w:rPr>
          <w:sz w:val="28"/>
          <w:szCs w:val="28"/>
        </w:rPr>
      </w:pPr>
      <w:r>
        <w:rPr>
          <w:sz w:val="28"/>
          <w:szCs w:val="28"/>
        </w:rPr>
        <w:t>Now that you’ve self-assessed, what changes do you plan to make? Why?</w:t>
      </w:r>
    </w:p>
    <w:p w:rsidR="00FC32F1" w:rsidRDefault="00FC32F1" w:rsidP="00B36CC2">
      <w:pPr>
        <w:rPr>
          <w:sz w:val="28"/>
          <w:szCs w:val="28"/>
        </w:rPr>
      </w:pPr>
    </w:p>
    <w:p w:rsidR="00FC32F1" w:rsidRDefault="00FC32F1" w:rsidP="00B36CC2">
      <w:pPr>
        <w:rPr>
          <w:sz w:val="28"/>
          <w:szCs w:val="28"/>
        </w:rPr>
      </w:pPr>
    </w:p>
    <w:p w:rsidR="00FC32F1" w:rsidRDefault="00FC32F1" w:rsidP="00B36CC2">
      <w:pPr>
        <w:rPr>
          <w:b/>
          <w:sz w:val="28"/>
          <w:szCs w:val="28"/>
        </w:rPr>
      </w:pPr>
    </w:p>
    <w:p w:rsidR="00FC32F1" w:rsidRDefault="00FC32F1" w:rsidP="00B36CC2">
      <w:pPr>
        <w:rPr>
          <w:b/>
          <w:sz w:val="28"/>
          <w:szCs w:val="28"/>
        </w:rPr>
      </w:pPr>
    </w:p>
    <w:p w:rsidR="00FC32F1" w:rsidRDefault="00FC32F1" w:rsidP="00B36CC2">
      <w:pPr>
        <w:rPr>
          <w:b/>
          <w:sz w:val="28"/>
          <w:szCs w:val="28"/>
        </w:rPr>
      </w:pPr>
    </w:p>
    <w:p w:rsidR="00FC32F1" w:rsidRDefault="00FC32F1" w:rsidP="00B36CC2">
      <w:pPr>
        <w:rPr>
          <w:b/>
          <w:sz w:val="28"/>
          <w:szCs w:val="28"/>
        </w:rPr>
      </w:pPr>
    </w:p>
    <w:p w:rsidR="00FC32F1" w:rsidRDefault="00FC32F1" w:rsidP="00B36CC2">
      <w:pPr>
        <w:rPr>
          <w:b/>
          <w:sz w:val="28"/>
          <w:szCs w:val="28"/>
        </w:rPr>
      </w:pPr>
    </w:p>
    <w:p w:rsidR="00FC32F1" w:rsidRDefault="00FC32F1" w:rsidP="00B36CC2">
      <w:pPr>
        <w:rPr>
          <w:b/>
          <w:sz w:val="28"/>
          <w:szCs w:val="28"/>
        </w:rPr>
      </w:pPr>
    </w:p>
    <w:p w:rsidR="00FC32F1" w:rsidRDefault="00FC32F1" w:rsidP="00B36CC2">
      <w:pPr>
        <w:rPr>
          <w:b/>
          <w:sz w:val="28"/>
          <w:szCs w:val="28"/>
        </w:rPr>
      </w:pPr>
    </w:p>
    <w:p w:rsidR="00FC32F1" w:rsidRDefault="00FC32F1" w:rsidP="00B36CC2">
      <w:pPr>
        <w:rPr>
          <w:b/>
          <w:sz w:val="28"/>
          <w:szCs w:val="28"/>
        </w:rPr>
      </w:pPr>
    </w:p>
    <w:p w:rsidR="00FC32F1" w:rsidRDefault="00FC32F1" w:rsidP="00B36CC2">
      <w:pPr>
        <w:rPr>
          <w:b/>
          <w:sz w:val="28"/>
          <w:szCs w:val="28"/>
        </w:rPr>
      </w:pPr>
    </w:p>
    <w:p w:rsidR="00FC32F1" w:rsidRDefault="00FC32F1" w:rsidP="00B36CC2">
      <w:pPr>
        <w:rPr>
          <w:b/>
          <w:sz w:val="28"/>
          <w:szCs w:val="28"/>
        </w:rPr>
      </w:pPr>
    </w:p>
    <w:p w:rsidR="00FC32F1" w:rsidRDefault="00FC32F1" w:rsidP="00B36CC2">
      <w:pPr>
        <w:rPr>
          <w:b/>
          <w:sz w:val="28"/>
          <w:szCs w:val="28"/>
        </w:rPr>
      </w:pPr>
    </w:p>
    <w:p w:rsidR="00FC32F1" w:rsidRDefault="00FC32F1" w:rsidP="00B36CC2">
      <w:pPr>
        <w:rPr>
          <w:b/>
          <w:sz w:val="28"/>
          <w:szCs w:val="28"/>
        </w:rPr>
      </w:pPr>
    </w:p>
    <w:p w:rsidR="00FC32F1" w:rsidRDefault="00FC32F1" w:rsidP="00B36CC2">
      <w:pPr>
        <w:rPr>
          <w:b/>
          <w:sz w:val="28"/>
          <w:szCs w:val="28"/>
        </w:rPr>
      </w:pPr>
    </w:p>
    <w:p w:rsidR="00FC32F1" w:rsidRPr="00CD6482" w:rsidRDefault="00FC32F1" w:rsidP="00CD6482">
      <w:pPr>
        <w:rPr>
          <w:b/>
          <w:sz w:val="28"/>
          <w:szCs w:val="28"/>
        </w:rPr>
      </w:pPr>
    </w:p>
    <w:sectPr w:rsidR="00FC32F1" w:rsidRPr="00CD6482" w:rsidSect="00FB7300">
      <w:head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32F1" w:rsidRDefault="00FC32F1" w:rsidP="00FB291C">
      <w:pPr>
        <w:spacing w:after="0" w:line="240" w:lineRule="auto"/>
      </w:pPr>
      <w:r>
        <w:separator/>
      </w:r>
    </w:p>
  </w:endnote>
  <w:endnote w:type="continuationSeparator" w:id="0">
    <w:p w:rsidR="00FC32F1" w:rsidRDefault="00FC32F1" w:rsidP="00FB29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32F1" w:rsidRDefault="00FC32F1" w:rsidP="00FB291C">
      <w:pPr>
        <w:spacing w:after="0" w:line="240" w:lineRule="auto"/>
      </w:pPr>
      <w:r>
        <w:separator/>
      </w:r>
    </w:p>
  </w:footnote>
  <w:footnote w:type="continuationSeparator" w:id="0">
    <w:p w:rsidR="00FC32F1" w:rsidRDefault="00FC32F1" w:rsidP="00FB29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32F1" w:rsidRDefault="00FC32F1">
    <w:pPr>
      <w:pStyle w:val="Header"/>
    </w:pPr>
    <w:r>
      <w:t>DOCUMENT N2</w:t>
    </w:r>
  </w:p>
  <w:p w:rsidR="00FC32F1" w:rsidRDefault="00FC32F1">
    <w:pPr>
      <w:pStyle w:val="Header"/>
    </w:pPr>
    <w:r>
      <w:t>CCLS: RI.4.3, RI.4.5, RI.4.9, W.4.2b&amp;d, W.4.3 a-e, W.4.4, W.4.5, W.4.6, W.4.7, W.4.10</w:t>
    </w:r>
  </w:p>
  <w:p w:rsidR="00FC32F1" w:rsidRDefault="00FC32F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9360F"/>
    <w:multiLevelType w:val="hybridMultilevel"/>
    <w:tmpl w:val="454A7A1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9357EE"/>
    <w:multiLevelType w:val="hybridMultilevel"/>
    <w:tmpl w:val="32E60F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C64253"/>
    <w:multiLevelType w:val="hybridMultilevel"/>
    <w:tmpl w:val="6D6AED3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154DCD"/>
    <w:multiLevelType w:val="hybridMultilevel"/>
    <w:tmpl w:val="CF2662A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A12F98"/>
    <w:multiLevelType w:val="hybridMultilevel"/>
    <w:tmpl w:val="0F60172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D71334"/>
    <w:multiLevelType w:val="hybridMultilevel"/>
    <w:tmpl w:val="E16469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557CE8"/>
    <w:multiLevelType w:val="hybridMultilevel"/>
    <w:tmpl w:val="487E5A5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11A42D5"/>
    <w:multiLevelType w:val="hybridMultilevel"/>
    <w:tmpl w:val="63CC19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6"/>
  </w:num>
  <w:num w:numId="5">
    <w:abstractNumId w:val="4"/>
  </w:num>
  <w:num w:numId="6">
    <w:abstractNumId w:val="2"/>
  </w:num>
  <w:num w:numId="7">
    <w:abstractNumId w:val="5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7300"/>
    <w:rsid w:val="000272AA"/>
    <w:rsid w:val="0006009F"/>
    <w:rsid w:val="00061E38"/>
    <w:rsid w:val="000F6EAB"/>
    <w:rsid w:val="0012375F"/>
    <w:rsid w:val="0014380A"/>
    <w:rsid w:val="00145154"/>
    <w:rsid w:val="001509E6"/>
    <w:rsid w:val="0016739C"/>
    <w:rsid w:val="001942D4"/>
    <w:rsid w:val="001A5E03"/>
    <w:rsid w:val="001B0BF0"/>
    <w:rsid w:val="001C740B"/>
    <w:rsid w:val="001D1539"/>
    <w:rsid w:val="00226F57"/>
    <w:rsid w:val="00264157"/>
    <w:rsid w:val="002B7D04"/>
    <w:rsid w:val="00366EC0"/>
    <w:rsid w:val="004225A1"/>
    <w:rsid w:val="0042719F"/>
    <w:rsid w:val="00461871"/>
    <w:rsid w:val="00467B5A"/>
    <w:rsid w:val="00472617"/>
    <w:rsid w:val="004A5D6F"/>
    <w:rsid w:val="004C53D3"/>
    <w:rsid w:val="004D000C"/>
    <w:rsid w:val="005552E2"/>
    <w:rsid w:val="005B4379"/>
    <w:rsid w:val="005D2BD9"/>
    <w:rsid w:val="005D2E27"/>
    <w:rsid w:val="006111DE"/>
    <w:rsid w:val="00625663"/>
    <w:rsid w:val="00706382"/>
    <w:rsid w:val="00766366"/>
    <w:rsid w:val="007823C2"/>
    <w:rsid w:val="007B5CAE"/>
    <w:rsid w:val="008D0D05"/>
    <w:rsid w:val="00A567AD"/>
    <w:rsid w:val="00A66C69"/>
    <w:rsid w:val="00AD5AF8"/>
    <w:rsid w:val="00B03695"/>
    <w:rsid w:val="00B21629"/>
    <w:rsid w:val="00B33EA9"/>
    <w:rsid w:val="00B36CC2"/>
    <w:rsid w:val="00B41353"/>
    <w:rsid w:val="00B572DD"/>
    <w:rsid w:val="00BA7F63"/>
    <w:rsid w:val="00BF2796"/>
    <w:rsid w:val="00C138D2"/>
    <w:rsid w:val="00CD6482"/>
    <w:rsid w:val="00D01347"/>
    <w:rsid w:val="00DB4D14"/>
    <w:rsid w:val="00E5637F"/>
    <w:rsid w:val="00E57155"/>
    <w:rsid w:val="00E60980"/>
    <w:rsid w:val="00E8198A"/>
    <w:rsid w:val="00EA6ED6"/>
    <w:rsid w:val="00F03D6B"/>
    <w:rsid w:val="00F16438"/>
    <w:rsid w:val="00F944B3"/>
    <w:rsid w:val="00FB291C"/>
    <w:rsid w:val="00FB7300"/>
    <w:rsid w:val="00FC32F1"/>
    <w:rsid w:val="00FF5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5AF8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B730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FB73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B36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36CC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FB29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FB291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B29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FB291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7</Pages>
  <Words>249</Words>
  <Characters>1425</Characters>
  <Application>Microsoft Office Outlook</Application>
  <DocSecurity>0</DocSecurity>
  <Lines>0</Lines>
  <Paragraphs>0</Paragraphs>
  <ScaleCrop>false</ScaleCrop>
  <Company>Toshiba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Name:____________________________________________   Date:______________________</dc:title>
  <dc:subject/>
  <dc:creator>angelastockman</dc:creator>
  <cp:keywords/>
  <dc:description/>
  <cp:lastModifiedBy>owner</cp:lastModifiedBy>
  <cp:revision>2</cp:revision>
  <cp:lastPrinted>2012-06-27T03:58:00Z</cp:lastPrinted>
  <dcterms:created xsi:type="dcterms:W3CDTF">2012-06-28T17:04:00Z</dcterms:created>
  <dcterms:modified xsi:type="dcterms:W3CDTF">2012-06-28T17:04:00Z</dcterms:modified>
</cp:coreProperties>
</file>